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B5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平顶山优味客食品有限公司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单位名称：平顶山优味客食品有限公司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平顶山优味客食品有限公司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集研发，设计，加工，包装，销售为一体的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羊肉制品公司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，该公司占地十余亩，现有工作人员100余人，建有现代化流水屠宰生产线，标准化的加工包装设备，风冷低温冷库已做年加工十万头，生鲜羊肉制品生产企业。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单位性质：有限责任公司(非自然人投资或控股的法人独资)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所属行业：零售业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联系人：武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先生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联系电话：13733768561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E56616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销售专员10名，沟通能力较强能接受外派出差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底薪+提成+出差补助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eastAsia" w:ascii="宋体" w:hAnsi="宋体" w:eastAsia="华文中宋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工龄奖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工作地点：河南省平顶山市宝丰县商酒务镇武岗村271号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41D74C6"/>
    <w:rsid w:val="26E848A3"/>
    <w:rsid w:val="320F470F"/>
    <w:rsid w:val="338C0DA0"/>
    <w:rsid w:val="419B0120"/>
    <w:rsid w:val="434D53A5"/>
    <w:rsid w:val="44976654"/>
    <w:rsid w:val="4B972761"/>
    <w:rsid w:val="4F421746"/>
    <w:rsid w:val="537C75C9"/>
    <w:rsid w:val="548250F0"/>
    <w:rsid w:val="55C83F55"/>
    <w:rsid w:val="57B51258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294</Words>
  <Characters>308</Characters>
  <Lines>0</Lines>
  <Paragraphs>0</Paragraphs>
  <TotalTime>7</TotalTime>
  <ScaleCrop>false</ScaleCrop>
  <LinksUpToDate>false</LinksUpToDate>
  <CharactersWithSpaces>391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2026-01-26T01:48:55Z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E6A41D4136F442C8AD5A8AEE7C2C3100_13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